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65032A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CC4B1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65032A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65032A" w:rsidRPr="0065032A">
          <w:rPr>
            <w:bCs/>
          </w:rPr>
          <w:t>17</w:t>
        </w:r>
        <w:r w:rsidR="0065032A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CC4B13" w:rsidRPr="00CC4B1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CC4B13" w:rsidRPr="00CC4B13">
          <w:rPr>
            <w:rStyle w:val="aa"/>
          </w:rPr>
          <w:t>440052, г. Пенза, ул. Ново-Тамбовская, д.9;</w:t>
        </w:r>
        <w:r w:rsidR="00CC4B13" w:rsidRPr="00CC4B13">
          <w:rPr>
            <w:u w:val="single"/>
          </w:rPr>
          <w:t xml:space="preserve">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CC4B13" w:rsidRPr="00CC4B13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CC4B13" w:rsidRPr="00CC4B13">
          <w:rPr>
            <w:u w:val="single"/>
          </w:rPr>
          <w:t xml:space="preserve"> 07143/021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CC4B13" w:rsidRPr="00CC4B13">
          <w:rPr>
            <w:rStyle w:val="aa"/>
          </w:rPr>
          <w:t xml:space="preserve"> Медицинская сестра перевязочной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CC4B13" w:rsidRPr="00CC4B13">
          <w:rPr>
            <w:rStyle w:val="aa"/>
          </w:rPr>
          <w:t xml:space="preserve"> 24271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CC4B13" w:rsidRPr="00CC4B1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Pr="004B7CEF" w:rsidRDefault="0065032A" w:rsidP="0065032A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5032A" w:rsidRPr="004B7CEF" w:rsidRDefault="0065032A" w:rsidP="003367BB">
            <w:pPr>
              <w:pStyle w:val="a8"/>
            </w:pPr>
            <w:r>
              <w:t>± 25 %</w:t>
            </w:r>
          </w:p>
        </w:tc>
      </w:tr>
      <w:tr w:rsidR="0065032A" w:rsidRPr="004B7CEF" w:rsidTr="004C53B3">
        <w:trPr>
          <w:jc w:val="center"/>
        </w:trPr>
        <w:tc>
          <w:tcPr>
            <w:tcW w:w="4678" w:type="dxa"/>
            <w:vAlign w:val="center"/>
          </w:tcPr>
          <w:p w:rsidR="0065032A" w:rsidRDefault="0065032A" w:rsidP="0065032A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65032A" w:rsidRDefault="0065032A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65032A" w:rsidRDefault="0065032A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65032A" w:rsidRDefault="0065032A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65032A" w:rsidRDefault="0065032A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5032A" w:rsidRPr="0065032A" w:rsidRDefault="00234054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65032A" w:rsidRPr="0065032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5032A" w:rsidRPr="0065032A" w:rsidRDefault="0065032A" w:rsidP="00AD14A4">
      <w:r w:rsidRPr="0065032A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65032A" w:rsidP="00AD14A4">
      <w:r w:rsidRPr="0065032A">
        <w:t>- ГОСТ 12.1.014-84 Воздух рабочей зоны. Метод измерения концентраций вредных веществ индикаторными трубками.</w:t>
      </w:r>
      <w:r w:rsidR="00234054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Перевязочная</w:t>
            </w:r>
          </w:p>
        </w:tc>
        <w:tc>
          <w:tcPr>
            <w:tcW w:w="1453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E4DDC" w:rsidRPr="004B7CEF" w:rsidRDefault="006E4DDC" w:rsidP="00FF386A">
            <w:pPr>
              <w:pStyle w:val="a8"/>
            </w:pP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6E4DDC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</w:pPr>
            <w:r w:rsidRPr="006E4DDC">
              <w:t>20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i/>
              </w:rPr>
            </w:pPr>
            <w:bookmarkStart w:id="17" w:name="ko1_2356"/>
            <w:bookmarkEnd w:id="17"/>
            <w:r w:rsidRPr="006E4DDC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E4DDC" w:rsidRDefault="006E4DDC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6E4DDC" w:rsidRDefault="006E4DDC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E4DDC" w:rsidRDefault="006E4DDC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E4DDC" w:rsidRPr="004B7CEF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</w:pPr>
            <w:r w:rsidRPr="006E4DDC">
              <w:t>20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  <w:i/>
              </w:rPr>
            </w:pPr>
            <w:bookmarkStart w:id="18" w:name="itog"/>
            <w:bookmarkEnd w:id="18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</w:rPr>
            </w:pPr>
            <w:r w:rsidRPr="006E4DDC">
              <w:rPr>
                <w:b/>
              </w:rPr>
              <w:t>100</w:t>
            </w:r>
          </w:p>
        </w:tc>
      </w:tr>
      <w:tr w:rsidR="006E4DDC" w:rsidRPr="004B7CEF" w:rsidTr="0065032A">
        <w:trPr>
          <w:tblHeader/>
          <w:jc w:val="center"/>
        </w:trPr>
        <w:tc>
          <w:tcPr>
            <w:tcW w:w="3237" w:type="dxa"/>
            <w:vAlign w:val="center"/>
          </w:tcPr>
          <w:p w:rsidR="006E4DDC" w:rsidRPr="006E4DDC" w:rsidRDefault="006E4DDC" w:rsidP="00FF386A">
            <w:pPr>
              <w:pStyle w:val="a8"/>
              <w:rPr>
                <w:i/>
              </w:rPr>
            </w:pPr>
            <w:bookmarkStart w:id="19" w:name="kcss2356"/>
            <w:bookmarkEnd w:id="19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E4DDC" w:rsidRDefault="006E4DDC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6E4DDC" w:rsidRDefault="006E4DDC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6E4DDC" w:rsidRDefault="006E4DDC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6E4DDC" w:rsidRDefault="006E4DDC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DDC" w:rsidRPr="006E4DDC" w:rsidRDefault="006E4DDC" w:rsidP="00FF386A">
            <w:pPr>
              <w:pStyle w:val="a8"/>
              <w:rPr>
                <w:b/>
              </w:rPr>
            </w:pPr>
          </w:p>
        </w:tc>
      </w:tr>
    </w:tbl>
    <w:p w:rsidR="0065032A" w:rsidRDefault="0065032A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6E4DDC" w:rsidRPr="006E4DDC">
          <w:rPr>
            <w:bCs/>
          </w:rPr>
          <w:t>-</w:t>
        </w:r>
        <w:r w:rsidR="006E4DDC" w:rsidRPr="006E4DDC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6E4DDC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65032A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65032A" w:rsidRDefault="0065032A" w:rsidP="00EF6C29">
            <w:pPr>
              <w:pStyle w:val="a8"/>
            </w:pPr>
            <w:r w:rsidRPr="0065032A">
              <w:t>Митяева Ольга Александровна</w:t>
            </w:r>
          </w:p>
        </w:tc>
      </w:tr>
      <w:tr w:rsidR="00EF6C29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65032A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65032A" w:rsidRDefault="0065032A" w:rsidP="00EF6C29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lastRenderedPageBreak/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65032A" w:rsidTr="006503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65032A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65032A" w:rsidRDefault="0065032A" w:rsidP="003367BB">
            <w:pPr>
              <w:pStyle w:val="a8"/>
            </w:pPr>
            <w:r w:rsidRPr="0065032A">
              <w:t>Лукичев Дмитрий Олегович</w:t>
            </w:r>
          </w:p>
        </w:tc>
      </w:tr>
      <w:tr w:rsidR="003367BB" w:rsidRPr="0065032A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65032A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65032A" w:rsidRDefault="0065032A" w:rsidP="003367BB">
            <w:pPr>
              <w:pStyle w:val="a8"/>
              <w:rPr>
                <w:b/>
                <w:vertAlign w:val="superscript"/>
              </w:rPr>
            </w:pPr>
            <w:r w:rsidRPr="0065032A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2A" w:rsidRDefault="0065032A" w:rsidP="0076042D">
      <w:pPr>
        <w:pStyle w:val="a9"/>
      </w:pPr>
      <w:r>
        <w:separator/>
      </w:r>
    </w:p>
  </w:endnote>
  <w:endnote w:type="continuationSeparator" w:id="0">
    <w:p w:rsidR="0065032A" w:rsidRDefault="006503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CC4B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234054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234054" w:rsidRPr="004C53B3">
            <w:rPr>
              <w:rStyle w:val="ad"/>
              <w:sz w:val="20"/>
              <w:szCs w:val="20"/>
            </w:rPr>
            <w:fldChar w:fldCharType="separate"/>
          </w:r>
          <w:r w:rsidR="00CC4B13">
            <w:rPr>
              <w:rStyle w:val="ad"/>
              <w:noProof/>
              <w:sz w:val="20"/>
              <w:szCs w:val="20"/>
            </w:rPr>
            <w:t>1</w:t>
          </w:r>
          <w:r w:rsidR="00234054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C4B13" w:rsidRPr="00CC4B13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2A" w:rsidRDefault="0065032A" w:rsidP="0076042D">
      <w:pPr>
        <w:pStyle w:val="a9"/>
      </w:pPr>
      <w:r>
        <w:separator/>
      </w:r>
    </w:p>
  </w:footnote>
  <w:footnote w:type="continuationSeparator" w:id="0">
    <w:p w:rsidR="0065032A" w:rsidRDefault="006503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C143F368344A47709B6B92304EDACB4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 Х "/>
    <w:docVar w:name="oborud" w:val=" Медицинский инструментарий, отсос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23D48F71854FF8A96E2FBB4A4E3E42"/>
    <w:docVar w:name="rm_id" w:val="200"/>
    <w:docVar w:name="rm_name" w:val=" Медицинская сестра перевязочной "/>
    <w:docVar w:name="rm_number" w:val=" 07143/021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Лекарственные и дезинфицирующие средства, этанол "/>
    <w:docVar w:name="version" w:val="51"/>
  </w:docVars>
  <w:rsids>
    <w:rsidRoot w:val="005B2F66"/>
    <w:rsid w:val="00025683"/>
    <w:rsid w:val="000374D7"/>
    <w:rsid w:val="00046815"/>
    <w:rsid w:val="0005566C"/>
    <w:rsid w:val="000D1F5B"/>
    <w:rsid w:val="00110025"/>
    <w:rsid w:val="001429B1"/>
    <w:rsid w:val="001607C8"/>
    <w:rsid w:val="001F4D8D"/>
    <w:rsid w:val="00234054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5683A"/>
    <w:rsid w:val="00563E94"/>
    <w:rsid w:val="00576095"/>
    <w:rsid w:val="005A3A36"/>
    <w:rsid w:val="005B2F66"/>
    <w:rsid w:val="005B466C"/>
    <w:rsid w:val="005B7FE8"/>
    <w:rsid w:val="005C0A9A"/>
    <w:rsid w:val="005E4A79"/>
    <w:rsid w:val="0063641C"/>
    <w:rsid w:val="0065032A"/>
    <w:rsid w:val="00692561"/>
    <w:rsid w:val="0069682B"/>
    <w:rsid w:val="006C28B3"/>
    <w:rsid w:val="006E4DDC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9D0023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65C38"/>
    <w:rsid w:val="00BA5029"/>
    <w:rsid w:val="00BC2F3C"/>
    <w:rsid w:val="00C02721"/>
    <w:rsid w:val="00C90FF4"/>
    <w:rsid w:val="00CB2DA6"/>
    <w:rsid w:val="00CC4B13"/>
    <w:rsid w:val="00CE3307"/>
    <w:rsid w:val="00D76DF8"/>
    <w:rsid w:val="00DB5302"/>
    <w:rsid w:val="00DD6B1F"/>
    <w:rsid w:val="00E124F4"/>
    <w:rsid w:val="00E258B2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2016-10-17T11:19:00Z</dcterms:created>
  <dcterms:modified xsi:type="dcterms:W3CDTF">2016-10-18T09:19:00Z</dcterms:modified>
</cp:coreProperties>
</file>